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D55D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D55D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CD55D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CD55D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CD55D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CD55D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CD55D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CD55D8" w:rsidRPr="00CD55D8">
          <w:rPr>
            <w:b w:val="0"/>
          </w:rPr>
          <w:t xml:space="preserve"> 11091/055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CD55D8" w:rsidP="00232C8F">
            <w:r>
              <w:t>Директор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CD55D8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CD55D8" w:rsidRPr="00CD55D8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CD55D8" w:rsidRPr="00CD55D8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CD55D8" w:rsidRPr="00CD55D8">
          <w:rPr>
            <w:u w:val="single"/>
          </w:rPr>
          <w:t xml:space="preserve">   отсутствует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CD55D8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CD55D8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CD55D8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CD55D8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CD55D8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CD55D8" w:rsidP="00C31869">
            <w:pPr>
              <w:jc w:val="center"/>
            </w:pPr>
            <w:r>
              <w:t>017-020-455 94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CD55D8" w:rsidRPr="00CD55D8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CD55D8" w:rsidRPr="00CD55D8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D55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D55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D55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D55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D55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D55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D55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D55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D55D8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D55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D55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D55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D55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D55D8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D55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D55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D55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CD55D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CD55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lastRenderedPageBreak/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D55D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D55D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D55D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D55D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D55D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D55D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D55D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7D0DE8" w:rsidRPr="007D0DE8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7D0DE8" w:rsidRPr="007D0DE8">
          <w:rPr>
            <w:i/>
            <w:u w:val="single"/>
          </w:rPr>
          <w:tab/>
          <w:t>   </w:t>
        </w:r>
        <w:r w:rsidR="007D0DE8" w:rsidRPr="007D0DE8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7D0DE8" w:rsidRPr="007D0DE8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7D0DE8" w:rsidRPr="007D0DE8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D55D8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D55D8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CD55D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D55D8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D55D8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CD55D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D55D8" w:rsidRPr="00CD55D8" w:rsidTr="00CD55D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</w:tr>
      <w:tr w:rsidR="00CD55D8" w:rsidRPr="00CD55D8" w:rsidTr="00CD55D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(дата)</w:t>
            </w:r>
          </w:p>
        </w:tc>
      </w:tr>
      <w:tr w:rsidR="00CD55D8" w:rsidRPr="00CD55D8" w:rsidTr="00CD55D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</w:tr>
      <w:tr w:rsidR="00CD55D8" w:rsidRPr="00CD55D8" w:rsidTr="00CD55D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(дата)</w:t>
            </w:r>
          </w:p>
        </w:tc>
      </w:tr>
      <w:tr w:rsidR="00CD55D8" w:rsidRPr="00CD55D8" w:rsidTr="00CD55D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</w:tr>
      <w:tr w:rsidR="00CD55D8" w:rsidRPr="00CD55D8" w:rsidTr="00CD55D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47098" w:rsidTr="0064709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7D0DE8" w:rsidP="003C5C39">
            <w:pPr>
              <w:pStyle w:val="a8"/>
            </w:pPr>
            <w:r>
              <w:t>24.11.2016</w:t>
            </w:r>
          </w:p>
        </w:tc>
      </w:tr>
      <w:tr w:rsidR="00EF07A3" w:rsidRPr="00647098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3C5C39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647098" w:rsidRDefault="00647098" w:rsidP="00EF07A3">
            <w:pPr>
              <w:pStyle w:val="a8"/>
              <w:rPr>
                <w:vertAlign w:val="superscript"/>
              </w:rPr>
            </w:pPr>
            <w:r w:rsidRPr="00647098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CD55D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D55D8" w:rsidP="004E51DC">
            <w:pPr>
              <w:pStyle w:val="a8"/>
            </w:pPr>
            <w:r>
              <w:t>Адгамов Рушан Джаферович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CD55D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CD55D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D55D8" w:rsidRPr="00CD55D8" w:rsidTr="00CD55D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</w:tr>
      <w:tr w:rsidR="00CD55D8" w:rsidRPr="00CD55D8" w:rsidTr="00CD55D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55D8" w:rsidRPr="00CD55D8" w:rsidRDefault="00CD55D8" w:rsidP="00EF07A3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(дата)</w:t>
            </w:r>
          </w:p>
        </w:tc>
      </w:tr>
      <w:tr w:rsidR="00CD55D8" w:rsidRPr="00CD55D8" w:rsidTr="00CD55D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</w:tr>
      <w:tr w:rsidR="00CD55D8" w:rsidRPr="00CD55D8" w:rsidTr="00CD55D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55D8" w:rsidRPr="00CD55D8" w:rsidRDefault="00CD55D8" w:rsidP="00EF07A3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(дата)</w:t>
            </w:r>
          </w:p>
        </w:tc>
      </w:tr>
      <w:tr w:rsidR="00CD55D8" w:rsidRPr="00CD55D8" w:rsidTr="00CD55D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</w:tr>
      <w:tr w:rsidR="00CD55D8" w:rsidRPr="00CD55D8" w:rsidTr="00CD55D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55D8" w:rsidRPr="00CD55D8" w:rsidRDefault="00CD55D8" w:rsidP="00EF07A3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(дата)</w:t>
            </w:r>
          </w:p>
        </w:tc>
      </w:tr>
      <w:tr w:rsidR="00CD55D8" w:rsidRPr="00CD55D8" w:rsidTr="00CD55D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</w:tr>
      <w:tr w:rsidR="00CD55D8" w:rsidRPr="00CD55D8" w:rsidTr="00CD55D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55D8" w:rsidRPr="00CD55D8" w:rsidRDefault="00CD55D8" w:rsidP="00EF07A3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(дата)</w:t>
            </w:r>
          </w:p>
        </w:tc>
      </w:tr>
      <w:tr w:rsidR="00CD55D8" w:rsidRPr="00CD55D8" w:rsidTr="00CD55D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5D8" w:rsidRPr="00CD55D8" w:rsidRDefault="00CD55D8" w:rsidP="004E51DC">
            <w:pPr>
              <w:pStyle w:val="a8"/>
            </w:pPr>
          </w:p>
        </w:tc>
      </w:tr>
      <w:tr w:rsidR="00CD55D8" w:rsidRPr="00CD55D8" w:rsidTr="00CD55D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55D8" w:rsidRPr="00CD55D8" w:rsidRDefault="00CD55D8" w:rsidP="00EF07A3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55D8" w:rsidRPr="00CD55D8" w:rsidRDefault="00CD55D8" w:rsidP="004E51DC">
            <w:pPr>
              <w:pStyle w:val="a8"/>
              <w:rPr>
                <w:vertAlign w:val="superscript"/>
              </w:rPr>
            </w:pPr>
            <w:r w:rsidRPr="00CD55D8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098" w:rsidRDefault="00647098" w:rsidP="0076042D">
      <w:pPr>
        <w:pStyle w:val="a9"/>
      </w:pPr>
      <w:r>
        <w:separator/>
      </w:r>
    </w:p>
  </w:endnote>
  <w:endnote w:type="continuationSeparator" w:id="0">
    <w:p w:rsidR="00647098" w:rsidRDefault="0064709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CD55D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11091/055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4043F6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4043F6" w:rsidRPr="00C31869">
            <w:rPr>
              <w:rStyle w:val="ad"/>
              <w:sz w:val="20"/>
              <w:szCs w:val="20"/>
            </w:rPr>
            <w:fldChar w:fldCharType="separate"/>
          </w:r>
          <w:r w:rsidR="00CD55D8">
            <w:rPr>
              <w:rStyle w:val="ad"/>
              <w:noProof/>
              <w:sz w:val="20"/>
              <w:szCs w:val="20"/>
            </w:rPr>
            <w:t>1</w:t>
          </w:r>
          <w:r w:rsidR="004043F6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D55D8" w:rsidRPr="00CD55D8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098" w:rsidRDefault="00647098" w:rsidP="0076042D">
      <w:pPr>
        <w:pStyle w:val="a9"/>
      </w:pPr>
      <w:r>
        <w:separator/>
      </w:r>
    </w:p>
  </w:footnote>
  <w:footnote w:type="continuationSeparator" w:id="0">
    <w:p w:rsidR="00647098" w:rsidRDefault="0064709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55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4C9C68AF548043E18411F6D0296D64F7"/>
    <w:docVar w:name="rm_id" w:val="210"/>
    <w:docVar w:name="rm_name" w:val="                                          "/>
    <w:docVar w:name="rm_number" w:val=" 11091/055 "/>
    <w:docVar w:name="s_050" w:val="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486D23"/>
    <w:rsid w:val="000024F1"/>
    <w:rsid w:val="00025683"/>
    <w:rsid w:val="00046815"/>
    <w:rsid w:val="0005566C"/>
    <w:rsid w:val="000860ED"/>
    <w:rsid w:val="000905BE"/>
    <w:rsid w:val="000D1F5B"/>
    <w:rsid w:val="00110025"/>
    <w:rsid w:val="00113EA4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3665"/>
    <w:rsid w:val="003876C3"/>
    <w:rsid w:val="003947ED"/>
    <w:rsid w:val="003C24DB"/>
    <w:rsid w:val="003C5C39"/>
    <w:rsid w:val="0040104A"/>
    <w:rsid w:val="00402CAC"/>
    <w:rsid w:val="004043F6"/>
    <w:rsid w:val="00444410"/>
    <w:rsid w:val="00481C22"/>
    <w:rsid w:val="00486D23"/>
    <w:rsid w:val="004A47AD"/>
    <w:rsid w:val="004C4DB2"/>
    <w:rsid w:val="004E51DC"/>
    <w:rsid w:val="004E5FB2"/>
    <w:rsid w:val="00510595"/>
    <w:rsid w:val="005349DE"/>
    <w:rsid w:val="00563E94"/>
    <w:rsid w:val="00576095"/>
    <w:rsid w:val="005A3A36"/>
    <w:rsid w:val="005B466C"/>
    <w:rsid w:val="005B7FE8"/>
    <w:rsid w:val="005C0A9A"/>
    <w:rsid w:val="005F6B08"/>
    <w:rsid w:val="0064709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0DE8"/>
    <w:rsid w:val="007D1852"/>
    <w:rsid w:val="007D2CEA"/>
    <w:rsid w:val="00835248"/>
    <w:rsid w:val="00883461"/>
    <w:rsid w:val="008927F4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715AA"/>
    <w:rsid w:val="00BA5029"/>
    <w:rsid w:val="00BB7DAD"/>
    <w:rsid w:val="00BC2F3C"/>
    <w:rsid w:val="00C02721"/>
    <w:rsid w:val="00C03F4A"/>
    <w:rsid w:val="00C31869"/>
    <w:rsid w:val="00CD55D8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2016-11-24T13:46:00Z</dcterms:created>
  <dcterms:modified xsi:type="dcterms:W3CDTF">2016-11-25T06:32:00Z</dcterms:modified>
</cp:coreProperties>
</file>